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C19" w:rsidRPr="00B44109" w:rsidRDefault="00EF6C19" w:rsidP="00EF6C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4109">
        <w:rPr>
          <w:rFonts w:ascii="Times New Roman" w:hAnsi="Times New Roman" w:cs="Times New Roman"/>
          <w:sz w:val="24"/>
          <w:szCs w:val="24"/>
          <w:u w:val="single"/>
        </w:rPr>
        <w:t>Richard MILDE</w:t>
      </w:r>
      <w:r w:rsidRPr="00B44109">
        <w:rPr>
          <w:rFonts w:ascii="Times New Roman" w:hAnsi="Times New Roman" w:cs="Times New Roman"/>
          <w:sz w:val="24"/>
          <w:szCs w:val="24"/>
        </w:rPr>
        <w:t xml:space="preserve">      (fl.1458)</w:t>
      </w:r>
    </w:p>
    <w:p w:rsidR="00EF6C19" w:rsidRPr="00B44109" w:rsidRDefault="00EF6C19" w:rsidP="00EF6C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4109">
        <w:rPr>
          <w:rFonts w:ascii="Times New Roman" w:hAnsi="Times New Roman" w:cs="Times New Roman"/>
          <w:sz w:val="24"/>
          <w:szCs w:val="24"/>
        </w:rPr>
        <w:t>of Hoth, in the parish of Reculver, Kent.</w:t>
      </w:r>
    </w:p>
    <w:p w:rsidR="00EF6C19" w:rsidRPr="00B44109" w:rsidRDefault="00EF6C19" w:rsidP="00EF6C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6C19" w:rsidRPr="00B44109" w:rsidRDefault="00EF6C19" w:rsidP="00EF6C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6C19" w:rsidRPr="00B44109" w:rsidRDefault="00EF6C19" w:rsidP="00EF6C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4109">
        <w:rPr>
          <w:rFonts w:ascii="Times New Roman" w:hAnsi="Times New Roman" w:cs="Times New Roman"/>
          <w:sz w:val="24"/>
          <w:szCs w:val="24"/>
        </w:rPr>
        <w:tab/>
        <w:t>1458</w:t>
      </w:r>
      <w:r w:rsidRPr="00B44109">
        <w:rPr>
          <w:rFonts w:ascii="Times New Roman" w:hAnsi="Times New Roman" w:cs="Times New Roman"/>
          <w:sz w:val="24"/>
          <w:szCs w:val="24"/>
        </w:rPr>
        <w:tab/>
        <w:t>He made his Will.   (Plomer p.331)</w:t>
      </w:r>
    </w:p>
    <w:p w:rsidR="00EF6C19" w:rsidRPr="00B44109" w:rsidRDefault="00EF6C19" w:rsidP="00EF6C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6C19" w:rsidRPr="00B44109" w:rsidRDefault="00EF6C19" w:rsidP="00EF6C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6C19" w:rsidRPr="00B44109" w:rsidRDefault="00EF6C19" w:rsidP="00EF6C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4109">
        <w:rPr>
          <w:rFonts w:ascii="Times New Roman" w:hAnsi="Times New Roman" w:cs="Times New Roman"/>
          <w:sz w:val="24"/>
          <w:szCs w:val="24"/>
        </w:rPr>
        <w:t>5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C19" w:rsidRDefault="00EF6C19" w:rsidP="00564E3C">
      <w:pPr>
        <w:spacing w:after="0" w:line="240" w:lineRule="auto"/>
      </w:pPr>
      <w:r>
        <w:separator/>
      </w:r>
    </w:p>
  </w:endnote>
  <w:endnote w:type="continuationSeparator" w:id="0">
    <w:p w:rsidR="00EF6C19" w:rsidRDefault="00EF6C1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F6C19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C19" w:rsidRDefault="00EF6C19" w:rsidP="00564E3C">
      <w:pPr>
        <w:spacing w:after="0" w:line="240" w:lineRule="auto"/>
      </w:pPr>
      <w:r>
        <w:separator/>
      </w:r>
    </w:p>
  </w:footnote>
  <w:footnote w:type="continuationSeparator" w:id="0">
    <w:p w:rsidR="00EF6C19" w:rsidRDefault="00EF6C1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C19"/>
    <w:rsid w:val="00372DC6"/>
    <w:rsid w:val="00564E3C"/>
    <w:rsid w:val="0064591D"/>
    <w:rsid w:val="00DD5B8A"/>
    <w:rsid w:val="00EB41B8"/>
    <w:rsid w:val="00EF6C19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E438CA-4AA4-4D95-AD84-E494965F6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2016-01-20T22:00:00Z</dcterms:created>
  <dcterms:modified xsi:type="dcterms:W3CDTF">2016-01-20T22:01:00Z</dcterms:modified>
</cp:coreProperties>
</file>